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4D733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Stephen MELBOURNE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6F078B2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2533536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D2D0580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38D1C6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45D47458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02801E87" w14:textId="77777777" w:rsidR="003D5BCD" w:rsidRPr="00065994" w:rsidRDefault="003D5BCD" w:rsidP="003D5BC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81FCA42" w14:textId="77777777" w:rsidR="003D5BCD" w:rsidRDefault="003D5BCD" w:rsidP="003D5BC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69EF5B5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450645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0E7AB5" w14:textId="77777777" w:rsidR="003D5BCD" w:rsidRDefault="003D5BCD" w:rsidP="003D5BC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3D4C87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A6FCC" w14:textId="77777777" w:rsidR="003D5BCD" w:rsidRDefault="003D5BCD" w:rsidP="009139A6">
      <w:r>
        <w:separator/>
      </w:r>
    </w:p>
  </w:endnote>
  <w:endnote w:type="continuationSeparator" w:id="0">
    <w:p w14:paraId="0E4A175E" w14:textId="77777777" w:rsidR="003D5BCD" w:rsidRDefault="003D5B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7E3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47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97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CC4A1" w14:textId="77777777" w:rsidR="003D5BCD" w:rsidRDefault="003D5BCD" w:rsidP="009139A6">
      <w:r>
        <w:separator/>
      </w:r>
    </w:p>
  </w:footnote>
  <w:footnote w:type="continuationSeparator" w:id="0">
    <w:p w14:paraId="733D4062" w14:textId="77777777" w:rsidR="003D5BCD" w:rsidRDefault="003D5B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E2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E6D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508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CD"/>
    <w:rsid w:val="000666E0"/>
    <w:rsid w:val="002510B7"/>
    <w:rsid w:val="00270799"/>
    <w:rsid w:val="003D5BC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720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C03CC"/>
  <w15:chartTrackingRefBased/>
  <w15:docId w15:val="{9FC7CDB6-5BB3-45AF-9151-5847A433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2025-02-23T20:59:00Z</dcterms:created>
  <dcterms:modified xsi:type="dcterms:W3CDTF">2025-02-23T20:59:00Z</dcterms:modified>
</cp:coreProperties>
</file>